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E34A2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WARREWYK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EB5F14A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F64D77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6C72B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1376B1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30BD3560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65B56BE1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except Worcester, the taxes of a fifteenth and a tenth.</w:t>
      </w:r>
    </w:p>
    <w:p w14:paraId="7BF885EE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0836EA95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D217FE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F3826" w14:textId="77777777" w:rsidR="00B51CC3" w:rsidRDefault="00B51CC3" w:rsidP="00B51C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5749F1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371A7" w14:textId="77777777" w:rsidR="00B51CC3" w:rsidRDefault="00B51CC3" w:rsidP="009139A6">
      <w:r>
        <w:separator/>
      </w:r>
    </w:p>
  </w:endnote>
  <w:endnote w:type="continuationSeparator" w:id="0">
    <w:p w14:paraId="5393FD62" w14:textId="77777777" w:rsidR="00B51CC3" w:rsidRDefault="00B51C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5E4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58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BB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4ADB" w14:textId="77777777" w:rsidR="00B51CC3" w:rsidRDefault="00B51CC3" w:rsidP="009139A6">
      <w:r>
        <w:separator/>
      </w:r>
    </w:p>
  </w:footnote>
  <w:footnote w:type="continuationSeparator" w:id="0">
    <w:p w14:paraId="760251A8" w14:textId="77777777" w:rsidR="00B51CC3" w:rsidRDefault="00B51C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240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65F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9F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C3"/>
    <w:rsid w:val="000666E0"/>
    <w:rsid w:val="002510B7"/>
    <w:rsid w:val="005C130B"/>
    <w:rsid w:val="00826F5C"/>
    <w:rsid w:val="009139A6"/>
    <w:rsid w:val="009448BB"/>
    <w:rsid w:val="00A3176C"/>
    <w:rsid w:val="00AE65F8"/>
    <w:rsid w:val="00B51CC3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06EDA"/>
  <w15:chartTrackingRefBased/>
  <w15:docId w15:val="{135DCC9E-8766-40D0-B055-05DEC5EB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2021-11-04T20:57:00Z</dcterms:created>
  <dcterms:modified xsi:type="dcterms:W3CDTF">2021-11-04T20:57:00Z</dcterms:modified>
</cp:coreProperties>
</file>